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65.26/022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Hildeheimer Hbf -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